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D9" w:rsidRDefault="007763D9" w:rsidP="005F3ACC">
      <w:pPr>
        <w:jc w:val="center"/>
        <w:rPr>
          <w:lang w:val="uk-UA"/>
        </w:rPr>
      </w:pPr>
    </w:p>
    <w:p w:rsidR="007763D9" w:rsidRDefault="007763D9" w:rsidP="005F3ACC">
      <w:pPr>
        <w:jc w:val="center"/>
        <w:rPr>
          <w:rFonts w:cs="Tahoma"/>
          <w:b/>
          <w:sz w:val="28"/>
          <w:szCs w:val="28"/>
          <w:lang w:val="uk-UA"/>
        </w:rPr>
      </w:pPr>
      <w:r w:rsidRPr="00853A9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7763D9" w:rsidRDefault="007763D9" w:rsidP="005F3ACC">
      <w:pPr>
        <w:jc w:val="center"/>
        <w:rPr>
          <w:rFonts w:cs="Tahoma"/>
          <w:b/>
          <w:sz w:val="28"/>
          <w:szCs w:val="28"/>
          <w:lang w:val="uk-UA"/>
        </w:rPr>
      </w:pPr>
    </w:p>
    <w:p w:rsidR="007763D9" w:rsidRDefault="007763D9" w:rsidP="005F3AC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7763D9" w:rsidRDefault="007763D9" w:rsidP="005F3AC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763D9" w:rsidRDefault="007763D9" w:rsidP="005F3AC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7763D9" w:rsidRDefault="007763D9" w:rsidP="005F3AC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763D9" w:rsidRDefault="007763D9" w:rsidP="005F3AC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763D9" w:rsidRDefault="007763D9" w:rsidP="005F3ACC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7763D9" w:rsidRDefault="007763D9" w:rsidP="005F3ACC">
      <w:pPr>
        <w:rPr>
          <w:lang w:val="uk-UA"/>
        </w:rPr>
      </w:pPr>
    </w:p>
    <w:p w:rsidR="007763D9" w:rsidRPr="00DE7E3D" w:rsidRDefault="007763D9" w:rsidP="005F3ACC">
      <w:pPr>
        <w:rPr>
          <w:lang w:val="uk-UA"/>
        </w:rPr>
      </w:pPr>
      <w:r>
        <w:rPr>
          <w:lang w:val="uk-UA"/>
        </w:rPr>
        <w:t xml:space="preserve">26   квітня  2021 р.                                                                                                   </w:t>
      </w:r>
      <w:r>
        <w:t>№</w:t>
      </w:r>
      <w:r>
        <w:rPr>
          <w:lang w:val="uk-UA"/>
        </w:rPr>
        <w:t xml:space="preserve"> 129 -к</w:t>
      </w:r>
    </w:p>
    <w:p w:rsidR="007763D9" w:rsidRDefault="007763D9" w:rsidP="005F3ACC"/>
    <w:p w:rsidR="007763D9" w:rsidRDefault="007763D9" w:rsidP="005F3AC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7763D9" w:rsidRPr="00C2316E" w:rsidRDefault="007763D9" w:rsidP="005F3AC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Станкової А.В. на посаду </w:t>
      </w:r>
    </w:p>
    <w:p w:rsidR="007763D9" w:rsidRPr="00282690" w:rsidRDefault="007763D9" w:rsidP="005F3AC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начальника юридичного відділу </w:t>
      </w: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 міської ради</w:t>
      </w:r>
    </w:p>
    <w:p w:rsidR="007763D9" w:rsidRDefault="007763D9" w:rsidP="005F3ACC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7763D9" w:rsidRDefault="007763D9" w:rsidP="005F3ACC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підставі </w:t>
      </w:r>
      <w:r w:rsidRPr="001B700B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 5 частини першої статі 10,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частини 5 статті 92 Закону України «Про державну службу», витягу з протоколу конкурсної комісії  від 26 квітня 2021 року №03,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Станкової А.В.:</w:t>
      </w:r>
    </w:p>
    <w:p w:rsidR="007763D9" w:rsidRPr="00303996" w:rsidRDefault="007763D9" w:rsidP="005F3ACC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Станкову Анастасію Володимирівну  за результатами  конкурсу  на посаду начальника юридичного відділу  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27 квітня 2021 року, присвоїти 13</w:t>
      </w:r>
      <w:bookmarkStart w:id="0" w:name="_GoBack"/>
      <w:bookmarkEnd w:id="0"/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6 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категорії посадової особи місцевого самоврядування.</w:t>
      </w:r>
    </w:p>
    <w:p w:rsidR="007763D9" w:rsidRDefault="007763D9" w:rsidP="005F3ACC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Станковій А.В. посадовий оклад згідно зі  штатним розписом, надбавку за вислугу років в розмірі 15%, враховуючи, що станом на 27 квітня 2021 року її вислуга років на службі в органах місцевого самоврядування (органах державної служби)  становить  6років 1 місяць15 днів.</w:t>
      </w:r>
    </w:p>
    <w:p w:rsidR="007763D9" w:rsidRPr="00E14671" w:rsidRDefault="007763D9" w:rsidP="005F3ACC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7763D9" w:rsidRDefault="007763D9" w:rsidP="005F3ACC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763D9" w:rsidRDefault="007763D9" w:rsidP="005F3ACC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7763D9" w:rsidRDefault="007763D9" w:rsidP="005F3ACC">
      <w:pPr>
        <w:rPr>
          <w:sz w:val="28"/>
          <w:szCs w:val="28"/>
          <w:lang w:val="uk-UA"/>
        </w:rPr>
      </w:pPr>
    </w:p>
    <w:p w:rsidR="007763D9" w:rsidRDefault="007763D9" w:rsidP="005F3ACC">
      <w:pPr>
        <w:rPr>
          <w:sz w:val="28"/>
          <w:szCs w:val="28"/>
          <w:lang w:val="uk-UA"/>
        </w:rPr>
      </w:pPr>
    </w:p>
    <w:p w:rsidR="007763D9" w:rsidRDefault="007763D9" w:rsidP="005F3A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D22F78">
        <w:rPr>
          <w:sz w:val="28"/>
          <w:szCs w:val="28"/>
          <w:lang w:val="uk-UA"/>
        </w:rPr>
        <w:t xml:space="preserve">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7763D9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3D9" w:rsidRPr="00E96A52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763D9" w:rsidRPr="00E96A52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26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129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763D9" w:rsidRDefault="007763D9" w:rsidP="005F3AC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3D9" w:rsidRPr="00F92F4E" w:rsidRDefault="007763D9" w:rsidP="00F92F4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92F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призначення Станкової А.В. на посаду начальника юридичного відділу Арцизької міської ради</w:t>
      </w:r>
    </w:p>
    <w:p w:rsidR="007763D9" w:rsidRDefault="007763D9" w:rsidP="005F3AC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763D9" w:rsidRPr="00CF77D5" w:rsidRDefault="007763D9" w:rsidP="005F3AC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763D9" w:rsidRDefault="007763D9" w:rsidP="005F3ACC">
      <w:pPr>
        <w:rPr>
          <w:sz w:val="28"/>
          <w:szCs w:val="28"/>
          <w:lang w:val="uk-UA"/>
        </w:rPr>
      </w:pPr>
    </w:p>
    <w:p w:rsidR="007763D9" w:rsidRDefault="007763D9" w:rsidP="005F3A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7763D9" w:rsidRDefault="007763D9" w:rsidP="005F3A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7763D9" w:rsidRDefault="007763D9" w:rsidP="005F3ACC">
      <w:pPr>
        <w:rPr>
          <w:sz w:val="28"/>
          <w:szCs w:val="28"/>
          <w:lang w:val="uk-UA"/>
        </w:rPr>
      </w:pPr>
    </w:p>
    <w:p w:rsidR="007763D9" w:rsidRDefault="007763D9" w:rsidP="005F3ACC">
      <w:pPr>
        <w:rPr>
          <w:sz w:val="28"/>
          <w:szCs w:val="28"/>
          <w:lang w:val="uk-UA"/>
        </w:rPr>
      </w:pPr>
    </w:p>
    <w:p w:rsidR="007763D9" w:rsidRDefault="007763D9" w:rsidP="005F3ACC">
      <w:pPr>
        <w:rPr>
          <w:sz w:val="28"/>
          <w:szCs w:val="28"/>
          <w:lang w:val="uk-UA"/>
        </w:rPr>
      </w:pPr>
    </w:p>
    <w:p w:rsidR="007763D9" w:rsidRPr="00E05F39" w:rsidRDefault="007763D9" w:rsidP="005F3ACC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7763D9" w:rsidRPr="00E05F39" w:rsidRDefault="007763D9" w:rsidP="005F3ACC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7763D9" w:rsidRPr="00E05F39" w:rsidRDefault="007763D9" w:rsidP="005F3ACC">
      <w:pPr>
        <w:rPr>
          <w:sz w:val="28"/>
          <w:szCs w:val="28"/>
          <w:lang w:val="uk-UA"/>
        </w:rPr>
      </w:pPr>
    </w:p>
    <w:p w:rsidR="007763D9" w:rsidRPr="00A84420" w:rsidRDefault="007763D9" w:rsidP="005F3ACC">
      <w:pPr>
        <w:rPr>
          <w:lang w:val="uk-UA"/>
        </w:rPr>
      </w:pPr>
    </w:p>
    <w:p w:rsidR="007763D9" w:rsidRDefault="007763D9" w:rsidP="005F3ACC"/>
    <w:p w:rsidR="007763D9" w:rsidRDefault="007763D9" w:rsidP="005F3ACC">
      <w:pPr>
        <w:rPr>
          <w:lang w:val="uk-UA"/>
        </w:rPr>
      </w:pPr>
    </w:p>
    <w:p w:rsidR="007763D9" w:rsidRDefault="007763D9" w:rsidP="005F3ACC">
      <w:pPr>
        <w:rPr>
          <w:lang w:val="uk-UA"/>
        </w:rPr>
      </w:pPr>
    </w:p>
    <w:p w:rsidR="007763D9" w:rsidRDefault="007763D9" w:rsidP="005F3ACC">
      <w:pPr>
        <w:rPr>
          <w:lang w:val="uk-UA"/>
        </w:rPr>
      </w:pPr>
    </w:p>
    <w:p w:rsidR="007763D9" w:rsidRDefault="007763D9" w:rsidP="005F3ACC">
      <w:pPr>
        <w:rPr>
          <w:lang w:val="uk-UA"/>
        </w:rPr>
      </w:pPr>
    </w:p>
    <w:p w:rsidR="007763D9" w:rsidRDefault="007763D9" w:rsidP="005F3ACC">
      <w:pPr>
        <w:rPr>
          <w:lang w:val="uk-UA"/>
        </w:rPr>
      </w:pPr>
    </w:p>
    <w:p w:rsidR="007763D9" w:rsidRPr="00AC24EA" w:rsidRDefault="007763D9" w:rsidP="005F3ACC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7763D9" w:rsidRDefault="007763D9" w:rsidP="005F3ACC">
      <w:pPr>
        <w:rPr>
          <w:lang w:val="uk-UA"/>
        </w:rPr>
      </w:pPr>
    </w:p>
    <w:p w:rsidR="007763D9" w:rsidRPr="00D22F78" w:rsidRDefault="007763D9" w:rsidP="005F3ACC">
      <w:pPr>
        <w:rPr>
          <w:sz w:val="28"/>
          <w:szCs w:val="28"/>
          <w:lang w:val="uk-UA"/>
        </w:rPr>
      </w:pPr>
    </w:p>
    <w:p w:rsidR="007763D9" w:rsidRPr="001E630A" w:rsidRDefault="007763D9" w:rsidP="005F3ACC">
      <w:pPr>
        <w:rPr>
          <w:lang w:val="uk-UA"/>
        </w:rPr>
      </w:pPr>
    </w:p>
    <w:p w:rsidR="007763D9" w:rsidRPr="00282690" w:rsidRDefault="007763D9" w:rsidP="005F3ACC">
      <w:pPr>
        <w:rPr>
          <w:lang w:val="uk-UA"/>
        </w:rPr>
      </w:pPr>
    </w:p>
    <w:p w:rsidR="007763D9" w:rsidRPr="00D47330" w:rsidRDefault="007763D9" w:rsidP="005F3ACC">
      <w:pPr>
        <w:rPr>
          <w:lang w:val="uk-UA"/>
        </w:rPr>
      </w:pPr>
    </w:p>
    <w:p w:rsidR="007763D9" w:rsidRPr="005F3ACC" w:rsidRDefault="007763D9">
      <w:pPr>
        <w:rPr>
          <w:lang w:val="uk-UA"/>
        </w:rPr>
      </w:pPr>
    </w:p>
    <w:sectPr w:rsidR="007763D9" w:rsidRPr="005F3ACC" w:rsidSect="001871B0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ACC"/>
    <w:rsid w:val="000657F6"/>
    <w:rsid w:val="000F30B1"/>
    <w:rsid w:val="00100381"/>
    <w:rsid w:val="001871B0"/>
    <w:rsid w:val="001B700B"/>
    <w:rsid w:val="001E630A"/>
    <w:rsid w:val="002632DA"/>
    <w:rsid w:val="002743C2"/>
    <w:rsid w:val="00282690"/>
    <w:rsid w:val="002F7D68"/>
    <w:rsid w:val="003010A8"/>
    <w:rsid w:val="003036B5"/>
    <w:rsid w:val="00303996"/>
    <w:rsid w:val="00307139"/>
    <w:rsid w:val="005F3ACC"/>
    <w:rsid w:val="00670933"/>
    <w:rsid w:val="0073676D"/>
    <w:rsid w:val="007735AB"/>
    <w:rsid w:val="007763D9"/>
    <w:rsid w:val="00850C9A"/>
    <w:rsid w:val="00853A96"/>
    <w:rsid w:val="00A84420"/>
    <w:rsid w:val="00AB1C9E"/>
    <w:rsid w:val="00AC24EA"/>
    <w:rsid w:val="00B937CB"/>
    <w:rsid w:val="00C2316E"/>
    <w:rsid w:val="00CF77D5"/>
    <w:rsid w:val="00D22F78"/>
    <w:rsid w:val="00D47330"/>
    <w:rsid w:val="00DE7E3D"/>
    <w:rsid w:val="00E05F39"/>
    <w:rsid w:val="00E14671"/>
    <w:rsid w:val="00E96A52"/>
    <w:rsid w:val="00EE456A"/>
    <w:rsid w:val="00F14BAC"/>
    <w:rsid w:val="00F92F4E"/>
    <w:rsid w:val="00FF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ACC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5F3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F3ACC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5F3AC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5F3AC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6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676D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286</Words>
  <Characters>1634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10</cp:revision>
  <cp:lastPrinted>2021-04-29T11:53:00Z</cp:lastPrinted>
  <dcterms:created xsi:type="dcterms:W3CDTF">2021-04-22T09:15:00Z</dcterms:created>
  <dcterms:modified xsi:type="dcterms:W3CDTF">2022-01-11T10:09:00Z</dcterms:modified>
</cp:coreProperties>
</file>